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577D0ED5"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 w:rsidR="004B2FFF">
        <w:rPr>
          <w:sz w:val="23"/>
          <w:szCs w:val="23"/>
        </w:rPr>
        <w:t>I-1.8713-3</w:t>
      </w:r>
      <w:r>
        <w:rPr>
          <w:sz w:val="23"/>
          <w:szCs w:val="23"/>
        </w:rPr>
        <w:t>/</w:t>
      </w:r>
      <w:r w:rsidR="00256CC7">
        <w:rPr>
          <w:sz w:val="23"/>
          <w:szCs w:val="23"/>
        </w:rPr>
        <w:t>2</w:t>
      </w:r>
      <w:r w:rsidR="00256CC7">
        <w:rPr>
          <w:sz w:val="23"/>
          <w:szCs w:val="23"/>
          <w:lang w:val="sr-Cyrl-RS"/>
        </w:rPr>
        <w:t>2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42BE63F3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sz w:val="23"/>
          <w:szCs w:val="23"/>
        </w:rPr>
        <w:t xml:space="preserve"> </w:t>
      </w:r>
      <w:r w:rsidR="004B2FFF">
        <w:rPr>
          <w:sz w:val="23"/>
          <w:szCs w:val="23"/>
        </w:rPr>
        <w:t xml:space="preserve">30.06.2022. </w:t>
      </w:r>
      <w:r>
        <w:rPr>
          <w:sz w:val="23"/>
          <w:szCs w:val="23"/>
        </w:rPr>
        <w:t>год</w:t>
      </w:r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5E1D6852"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 xml:space="preserve">Закона о јавним предузећима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 w:rsidR="004B2FFF">
        <w:rPr>
          <w:sz w:val="23"/>
          <w:szCs w:val="23"/>
          <w:lang w:val="sr-Latn-CS"/>
        </w:rPr>
        <w:t xml:space="preserve">37. </w:t>
      </w:r>
      <w:r w:rsidR="004B2FFF">
        <w:rPr>
          <w:sz w:val="23"/>
          <w:szCs w:val="23"/>
          <w:lang w:val="sr-Cyrl-BA"/>
        </w:rPr>
        <w:t>редовној - годишњој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сједници, одржан</w:t>
      </w:r>
      <w:r>
        <w:rPr>
          <w:sz w:val="23"/>
          <w:szCs w:val="23"/>
          <w:lang w:val="sr-Latn-CS"/>
        </w:rPr>
        <w:t xml:space="preserve">oj </w:t>
      </w:r>
      <w:r w:rsidR="004B2FFF">
        <w:rPr>
          <w:sz w:val="23"/>
          <w:szCs w:val="23"/>
          <w:lang w:val="sr-Cyrl-BA"/>
        </w:rPr>
        <w:t xml:space="preserve">30.06.2022. 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године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570526E7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9D105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256CC7">
        <w:rPr>
          <w:b/>
          <w:sz w:val="23"/>
          <w:szCs w:val="23"/>
          <w:lang w:val="sr-Cyrl-CS"/>
        </w:rPr>
        <w:t>Српске за 2021</w:t>
      </w:r>
      <w:r w:rsidR="009D105B">
        <w:rPr>
          <w:b/>
          <w:sz w:val="23"/>
          <w:szCs w:val="23"/>
          <w:lang w:val="sr-Cyrl-CS"/>
        </w:rPr>
        <w:t>. годину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6323CFA7" w:rsidR="00216F17" w:rsidRDefault="0022184B" w:rsidP="00216F17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D105B">
        <w:rPr>
          <w:lang w:val="sr-Cyrl-CS"/>
        </w:rPr>
        <w:t>Извјештај о пословању Же</w:t>
      </w:r>
      <w:r w:rsidR="00256CC7">
        <w:rPr>
          <w:lang w:val="sr-Cyrl-CS"/>
        </w:rPr>
        <w:t>љезница Републике Српске за 2021</w:t>
      </w:r>
      <w:r w:rsidR="009D105B">
        <w:rPr>
          <w:lang w:val="sr-Cyrl-CS"/>
        </w:rPr>
        <w:t>. годину</w:t>
      </w:r>
      <w:r w:rsidR="00C14C00">
        <w:rPr>
          <w:lang w:val="sr-Cyrl-CS"/>
        </w:rPr>
        <w:t xml:space="preserve"> са Изјавом о усклађености организације и дјеловања са </w:t>
      </w:r>
      <w:r w:rsidR="00347C3E">
        <w:rPr>
          <w:lang w:val="sr-Cyrl-BA"/>
        </w:rPr>
        <w:t>кодексом понашања.</w:t>
      </w:r>
      <w:r w:rsidR="00C14C00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r>
        <w:t xml:space="preserve">За реализацију ове Одлуке задужују се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377736D6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.директора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0DA9206E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</w:t>
      </w:r>
      <w:r w:rsidR="006512CE">
        <w:rPr>
          <w:sz w:val="19"/>
          <w:szCs w:val="19"/>
          <w:lang w:val="sr-Cyrl-CS"/>
        </w:rPr>
        <w:t>лужба</w:t>
      </w:r>
      <w:r>
        <w:rPr>
          <w:sz w:val="19"/>
          <w:szCs w:val="19"/>
          <w:lang w:val="sr-Cyrl-CS"/>
        </w:rPr>
        <w:t xml:space="preserve"> за план</w:t>
      </w:r>
      <w:r w:rsidR="006512CE">
        <w:rPr>
          <w:sz w:val="19"/>
          <w:szCs w:val="19"/>
          <w:lang w:val="sr-Cyrl-CS"/>
        </w:rPr>
        <w:t>,</w:t>
      </w:r>
      <w:r>
        <w:rPr>
          <w:sz w:val="19"/>
          <w:szCs w:val="19"/>
          <w:lang w:val="sr-Cyrl-CS"/>
        </w:rPr>
        <w:t xml:space="preserve"> анализу</w:t>
      </w:r>
      <w:r w:rsidR="006512CE">
        <w:rPr>
          <w:sz w:val="19"/>
          <w:szCs w:val="19"/>
          <w:lang w:val="sr-Cyrl-CS"/>
        </w:rPr>
        <w:t xml:space="preserve"> и статистику</w:t>
      </w:r>
      <w:r>
        <w:rPr>
          <w:sz w:val="19"/>
          <w:szCs w:val="19"/>
          <w:lang w:val="sr-Cyrl-CS"/>
        </w:rPr>
        <w:t xml:space="preserve"> x </w:t>
      </w:r>
      <w:r w:rsidR="000B4755">
        <w:rPr>
          <w:sz w:val="19"/>
          <w:szCs w:val="19"/>
          <w:lang w:val="sr-Cyrl-CS"/>
        </w:rPr>
        <w:t>10</w:t>
      </w:r>
    </w:p>
    <w:p w14:paraId="41C64A6B" w14:textId="79B6A880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</w:t>
      </w:r>
    </w:p>
    <w:p w14:paraId="49ED044B" w14:textId="476541AE" w:rsidR="00216F17" w:rsidRPr="004B2FFF" w:rsidRDefault="00216F17" w:rsidP="004B2FFF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  <w:r w:rsidRPr="004B2FFF">
        <w:rPr>
          <w:b/>
          <w:bCs/>
          <w:sz w:val="21"/>
          <w:szCs w:val="21"/>
        </w:rPr>
        <w:tab/>
      </w:r>
      <w:r w:rsidRPr="004B2FFF">
        <w:rPr>
          <w:b/>
          <w:bCs/>
          <w:sz w:val="21"/>
          <w:szCs w:val="21"/>
        </w:rPr>
        <w:tab/>
      </w:r>
      <w:r w:rsidRPr="004B2FFF">
        <w:rPr>
          <w:b/>
          <w:bCs/>
          <w:sz w:val="21"/>
          <w:szCs w:val="21"/>
        </w:rPr>
        <w:tab/>
      </w:r>
      <w:r w:rsidRPr="004B2FFF">
        <w:rPr>
          <w:b/>
          <w:bCs/>
          <w:sz w:val="21"/>
          <w:szCs w:val="21"/>
        </w:rPr>
        <w:tab/>
      </w:r>
      <w:r w:rsidRPr="004B2FFF">
        <w:rPr>
          <w:b/>
          <w:bCs/>
          <w:sz w:val="21"/>
          <w:szCs w:val="21"/>
        </w:rPr>
        <w:tab/>
        <w:t xml:space="preserve">    </w:t>
      </w:r>
    </w:p>
    <w:p w14:paraId="24CA8D2F" w14:textId="4A618807" w:rsidR="00216F17" w:rsidRPr="00BD6187" w:rsidRDefault="004B2FFF" w:rsidP="004B2FFF">
      <w:pPr>
        <w:rPr>
          <w:b/>
          <w:bCs/>
          <w:lang w:val="sr-Cyrl-CS"/>
        </w:rPr>
      </w:pPr>
      <w:r>
        <w:rPr>
          <w:b/>
          <w:bCs/>
          <w:sz w:val="21"/>
          <w:szCs w:val="21"/>
          <w:lang w:val="sr-Cyrl-CS"/>
        </w:rPr>
        <w:t xml:space="preserve">                    </w:t>
      </w:r>
      <w:r w:rsidR="00216F17"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="00216F17" w:rsidRPr="00BD6187">
        <w:rPr>
          <w:b/>
          <w:bCs/>
        </w:rPr>
        <w:t>ПРЕДСЈЕДНИ</w:t>
      </w:r>
      <w:r w:rsidR="00216F17" w:rsidRPr="00BD6187">
        <w:rPr>
          <w:b/>
          <w:bCs/>
          <w:lang w:val="sr-Cyrl-CS"/>
        </w:rPr>
        <w:t>К</w:t>
      </w:r>
    </w:p>
    <w:p w14:paraId="04A89417" w14:textId="6221DBAF" w:rsidR="00216F17" w:rsidRDefault="00216F17" w:rsidP="004B2FFF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  <w:r w:rsidRPr="00B10EB2">
        <w:rPr>
          <w:b/>
          <w:bCs/>
        </w:rPr>
        <w:t xml:space="preserve"> </w:t>
      </w:r>
      <w:r>
        <w:rPr>
          <w:b/>
          <w:bCs/>
          <w:lang w:val="sr-Cyrl-CS"/>
        </w:rPr>
        <w:t xml:space="preserve">         </w:t>
      </w:r>
    </w:p>
    <w:p w14:paraId="5245E8B5" w14:textId="47F5C34E" w:rsidR="00216F17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</w:t>
      </w:r>
      <w:r>
        <w:rPr>
          <w:b/>
          <w:bCs/>
          <w:lang w:val="sr-Cyrl-BA"/>
        </w:rPr>
        <w:t>______</w:t>
      </w:r>
    </w:p>
    <w:p w14:paraId="3A527568" w14:textId="6F7539E6" w:rsidR="004B2FFF" w:rsidRPr="00B10EB2" w:rsidRDefault="004B2FFF" w:rsidP="004B2FFF">
      <w:pPr>
        <w:jc w:val="center"/>
        <w:rPr>
          <w:b/>
          <w:bCs/>
          <w:lang w:val="sr-Cyrl-BA"/>
        </w:rPr>
      </w:pPr>
      <w:r>
        <w:rPr>
          <w:b/>
          <w:bCs/>
          <w:lang w:val="sr-Cyrl-BA"/>
        </w:rPr>
        <w:t xml:space="preserve">                                                                         Милан  Павловић   </w:t>
      </w:r>
    </w:p>
    <w:p w14:paraId="352631C1" w14:textId="797B5E1B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US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DF27" w14:textId="77777777" w:rsidR="00E7521B" w:rsidRDefault="00E7521B">
      <w:r>
        <w:separator/>
      </w:r>
    </w:p>
  </w:endnote>
  <w:endnote w:type="continuationSeparator" w:id="0">
    <w:p w14:paraId="746B06C4" w14:textId="77777777" w:rsidR="00E7521B" w:rsidRDefault="00E7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F2B2" w14:textId="77777777" w:rsidR="00E7521B" w:rsidRDefault="00E7521B">
      <w:r>
        <w:separator/>
      </w:r>
    </w:p>
  </w:footnote>
  <w:footnote w:type="continuationSeparator" w:id="0">
    <w:p w14:paraId="711D8DE2" w14:textId="77777777" w:rsidR="00E7521B" w:rsidRDefault="00E75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Smh9HBAAA6AwAAA4AAABkcnMvZTJvRG9jLnhtbNRX227cNhB9L9B/&#10;IPQe67YXreB14NqxG8BtjdrpO0VREhGJZEmud7df3+FFe/HGiZsWBvrgBS/icObMnDP0+fvN0KMn&#10;qjQTfBmlZ0mEKCeiZrxdRp8eb94VEdIG8xr3gtNltKU6en/x4w/na1nSTHSir6lCYITrci2XUWeM&#10;LONYk44OWJ8JSTlsNkIN2MBUtXGt8BqsD32cJcksXgtVSyUI1RpWr/1mdOHsNw0l5rem0dSgfhmB&#10;b8b9Kvdb2d/44hyXrcKyYyS4gb/DiwEzDpfuTF1jg9FKsRNTAyNKaNGYMyKGWDQNI9TFANGkybNo&#10;bpVYSRdLW65buYMJoH2G03ebJb8+3Sr5IO+V9x6Gd4J81oBLvJZtebhv563/GFXrX0QN+cQrI1zg&#10;m0YN1gSEhDYO3+0OX7oxiMDitMgWeQJpILCXZsV8XoQMkA7SZM+l+Qz2YbtIfW5I9yGcXqTwtTua&#10;JVlhd2Nc+mudq8E1m3qoJb2HS/87uB46LKnLgrZw3CvE6mWUR4jjARB4tNH9JDYozaxP9nL4yiKK&#10;zAbWISYHkPbAIi6uOsxbeqmUWHcU1+CeixWC2B31drQ18i2ks9nEI5Zms5nHbMR7NsumHrFikh8B&#10;hkuptLmlYkB2sIwUMMW5iZ/utPHYjp/YtHJxw/oe1nHZ86MFSIJdcd5bh73rZlNtAhqVqLcQhxKe&#10;fCAWMOiE+itCayDeMtJ/rrCiEeo/csBikU5sQMZNJtN5BhN1uFMd7mBOwNQyMhHywyvj2b2SirUd&#10;3OTR5+ISKrVhLjQLtPcq+A3V8kZlMxnL5o5xilKXlZD3K+5JSDY8kHBXK64EH7cSyu2oVPwRe/7l&#10;UkFNz+TP9qAb/TEiEoi6I1y6SAPlxvLZE86xdMe2k+LpIZZXFw9agweLZJp4Voie1ba0bE1p1VZX&#10;vUJPGNR6Ms2Lm/FiffgZqCKvXSla+nwIY4NZ78dfrkifcFvZFq+Q8SBoNvlO6wK5gTWe3E6BUTrx&#10;zD6WQyv2/5VcTuYLaJQHsjfmIMuzedDLHJjgot6L5bSAeoJTi8R5iMu9WqbFPHA/zdLpEfmP1VIy&#10;UsJfaC4wOlHLbzdhOGVWlsK+kQ+vsjFg9Xkl30EflNiwivXMbF1Ph8KwTvGne0YsJexkL7yzMTew&#10;ay9FPrrxI38ESpQR18h2HLrUEjTO8eBlCT62EtvpkRsVcGmsVjsOAYPkPGvIX8DMN/trQVYD5ca/&#10;XhTtIXbBdcekBp0r6VDRGuT4Y+11q18NqBqVDB48IyHs5Z4y5HcIy9WFNooa0tnlBhgV1oENuw0X&#10;0D4GG97LwmHtjCJxUmhjfX6lzE5k4tU9xrnpe4kbgp9vJM/Atedd3fXUINEPb9fV0xR8sc+kPHdv&#10;HVyOkBdJ5hUhXzjWv6zLrwb8HzR19/hxjcJi8n/p7XvJc/rvntMwOnqvH87dV/t/UC7+BgAA//8D&#10;AFBLAwQKAAAAAAAAACEAmg+w+5FDAACRQwAAFQAAAGRycy9tZWRpYS9pbWFnZTEuanBlZ//Y/+AA&#10;EEpGSUYAAQEBAMcAxwAA/9sAQwAKBwcIBwYKCAgICwoKCw4YEA4NDQ4dFRYRGCMfJSQiHyIhJis3&#10;LyYpNCkhIjBBMTQ5Oz4+PiUuRElDPEg3PT47/9sAQwEKCwsODQ4cEBAcOygiKDs7Ozs7Ozs7Ozs7&#10;Ozs7Ozs7Ozs7Ozs7Ozs7Ozs7Ozs7Ozs7Ozs7Ozs7Ozs7Ozs7Ozs7/8IAEQgBigJkAwEiAAIRAQMR&#10;Af/EABsAAQACAwEBAAAAAAAAAAAAAAAFBgEDBAIH/8QAGQEBAQEBAQEAAAAAAAAAAAAAAAECAwQF&#10;/9oADAMBAAIQAxAAAAG5AAAAAAAAAAAAAAAAAAAAAAAAAAAAAAAAAAAAAAAAAAAAAAAAAAAAAAAA&#10;AAMZAAAAAAAAAAAAAAAAAAAAAAAAAAAAAAAAAAAAAEd18m5XrfWbD1nQ8+vPoAAAAAAAAAAAAAAA&#10;ADDIAAAAAAAAAAAAAAAAcXFz9s6uHpsfaQnuw83K1OW47X0lS1XKrEhLw8fi2pr2efQAAAAAAAAA&#10;AAAAAAAAAAAAAAAAAAAAADGfJWbRV7R3zU7ZU7Bp2c3TBcbxWqjXPtN0RK1XFm/W5lFztfsFgctA&#10;AAAAAAAAAAAAAAAAAAAAAAAAAAAAAAVzltlS9eItrsnrzzwXnor1t7YKJqK7e3F86467c23eeDoA&#10;AAAAAAAAAAAAAAAAAAAAAAAAAAAAAAAhZrXuUbbJefdjm27Z3lYDnuEFEVzSuesj7tGyXl0HHQAA&#10;AAAAAAAAAAAAAAAAAAAAAAAAAAAACK6ql6MzHiK6vRn1xcOvvLVYfnt88O93L1VflY/1FPp87Pui&#10;tfCzUzTJXlbEPJsAAAAAAAAAAAAAAAAAAAAAAAAAAAABy9XmysRV5z6ZTvdqxZRef6Hp6SgzUbz+&#10;qXelevGKzZ5nkreu0+OFqPTbfBySOrb59ZGaAAAAAAAAAAAAAAeah0lxU3HWXNTRclNFyU4XFTxc&#10;FPRcFPwXFTslwU8XBTxcFQFvVAW9UBb1RFuVEW5UbPzu8187X6v1cn2eWerl9bn0nMVK/F6iu1Yl&#10;TdZbFTFsVQWtU/UWpVBa1VFqVTJalWFpVfBaVXFoVcWhWEWdWMFoVjJZlYyWZWOuJwcteKF9Ads/&#10;PH0N3z87x9FwfPHVzezOMes14x7ya23JoxuGrG4asblasb8GnG9Ghvyczoyczpwc2OvWc8tEK+mV&#10;nzX/AB78POffzyzg7r581sXi331D3q7zPrPZucWO3McLuHC78HDnuHC78HBnvHAkEcGJBUfnvyR6&#10;RRHZkBHpFEfm1Tfn186fRM4vzqTuTLI8mwAGMio6Lq9OKVi7KpOi+UTtMZ4MerPc4FSOI9HfmPyd&#10;2OESPjhHdngHfjiwdzhHa4cmzTnHRnDFmQGcAD1jBIOPPO9bkR145cV2Z4/UdLkHb55R1uUdPrly&#10;dLmzHQ0eTqc1w5Wsr282qLm8ZIOcPNoM0AAAAAABBzjUrixukreLKqmaeuB92JLMZjpJPEaJTEWJ&#10;XEVlZXzGElMRYlMxWFlOHU1GMukCMMqYyjMlG5zZTMSwl/MXglcxWCVRWSVzE5JVFZJXEXmJTMV7&#10;JzZYd3z91fNnS1ec7GQctAAAAAAAAAAAAAcfNKtyJS2LIngssF0QaOfQxI5jBJ+Y4SKOxZIo0SPq&#10;NUwdGM4AyYyzHXuj84SCPZSHqOxUjmOwSOY5EjmNysrM12++TUJmaefULmZHn0cqAAAAAAAAAAAA&#10;AAAAAA8exob1mhvGjHQOd0K58dI5qrb/AJ56s6cesfQw6NF242vxH0agYvP6xn0523qhXTx67Mdb&#10;w75XUOXHWOXHWOR1jm6SAlAAAAAAAAAAAAAAAAAAAAAAAAAA4qP9FrnrzVkn49vPu7tHP5dSuYST&#10;xatiZ0ezPBaY63+XWR4tgAAAAAAAAADBkAAAAAAAAAAAAAAAAAAAAGigTsP9DFjmfUZ5LXZvnivV&#10;mOYz65ce+pXj5u/nNuiuD05vjz6+d0AAAAAAAAAAAAAAAAAMZAAAAAAAAAAAABpN2iIgvRnltFSv&#10;/fPXV7RUvPqWpl0pPqyYz6s7Pofzm/eLfuh/RaFFlmfns9hZHJ1+XYAAAAAAAAAAAAAAAAAAwZAA&#10;AAAAAA17OGvCk+fbi803znrPLqbmZHgjcLzXYiQzbBTLlTq29erm6zusFQYtxr8d0xr9bffSabTA&#10;eeNt2KJnnfoG+q2ry6DFAAAAAAAAAAAAAAAAAAAAAAAAYyPL0TxV7W6KeuDpIeU2ON11C51LvJKn&#10;XWl+jPrt4M9532mj37yXdp7Hk3R9l0d5UbD2ubTje53x7JQAAAAAAAAAAAAAAAAAAAAAAAAAAAAA&#10;FassV1muoWKN9eI0z6Zs+g0+6eDQeXYAAAAAAAAAAAAAAAAAAAAAAAAAAAAAAAAADz6FGn9UV7sR&#10;WZWb6TdJHzthKAAAAAAAAAAAAAAAAAAAAAAAAAAAAAAAAAABiFm2pGSZASgAAAAAAAAAAAAAAAAA&#10;AAAAAAAAAAAAAAAAAAAAAAAAAAAAAAAAAAAAAAAAAAAAAAAAAAAAAAAAAAAAAAAAAAAAAAAAAAAA&#10;AAf/xAAuEAABBAEEAgAEBgMBAQAAAAADAAECBBQFERMVEBIhNFBgICMkMDEzMkCAIjX/2gAIAQEA&#10;AQUC/wCWbVqIFUstXnGXtH7Jco4uYtV2qtWHJjh2Z2dvsUtsIUXU5umybTw0t3Z9NGOFOvGwV9Kj&#10;uSlYCoahYghakKaZ2k32DdsvFV9O3V3ZigEwRKx8vpnzHjUQsMrVA2QNzaeSE2JD6+/8VGY95F/+&#10;r4sfL6X8x41L5aj8pcExa2lydx/X3beNGXFcWobDtgsiPFXbsYxqWMcoiwNB3aLX7EDTrxaALE2G&#10;DS4fYN6q8JA1IkXNPkK0SwU9SeVZmlORKxgtVsvWJatvZlKMoqvf4a/Ie7MQ2CP7Adt2v1IgUNmn&#10;ZugnVQCcJrl6JxKiWAbGoHCVDhyEr1oV4/YWpCkQWJYUaFmSfTDqOlFdupmusPu+m2GWJYQAFjY+&#10;w5yaEH1Z9+2ku1m7gmWcEe+UE+3ddu6qXGs/YVi9GuTtoItwVgB69YEN6i0+NaUvBxjIL9HvBqk5&#10;+gadntRrtRqEmnD67YPEA8WyZ8CwhVTQHJ38BNIJRkYo1qVr4+KsCTjgWFgWNqBpDl9cLYEFG1Le&#10;cinsSxuJ8sYpG/t8afb4Z3bXAN3d38c+KJ2rmUoWK7jvkZh3wEX8/W3izrjg6aEIpwCd8YKcApKd&#10;QM4GFIJFIkp+NPpx9MYCeuKT4oF6R9eES4h/Yereu3iv6c7fx9Ef4M+p2N+zsLtLC7Owu0sLtLC7&#10;Swu0sLtTrtDrtTrtTrtTrtTrtTrtTrtTrtTrtTrtTrtTrtTrtjrtjLtjLtjrtTrtjLtjLtjLtjLt&#10;jIJYmGpzaELJ3OXzQs84fFjU3GXtirtirtirtyLtiLtiLtiLtiLtiLtiLtprtprtiLtprtprtprt&#10;pLtprtpLtprtprtpLtpLtpLtpLtpLtpLtnXbSXbSXbSVfUHMZS/xcBt8cy4DLgMuAq4DLgMuEq4S&#10;riKuEq4irhKuIi4iLiIuIi4iLjmuMi45rjmvQi9JrjmvSa9JL1kvWS9ZLZ28Ubb1yM7O2p2vw1bD&#10;1zxk046hc4ou/wAVs62dfFfFbePitn8bP5+K+K+K+K+Pj4r4rZ18Vs62WzrZ1t42fxQ+b/Gc5mPk&#10;nWSdZR1lHWUdNaOsuwsuwso++XYWXYWXYWXYWXYWXYWXYWZYWZYWZYWZYWZYWZYWZYWbYU7BiR8V&#10;dQ9axCOSf4aeoRHXKWRZqBJDlnWVnWFnWFnWVn2Vn2Vn2Vn2Fn2Fn2Vn2Fn2Vn2Vn2Vn2V2FhZ9l&#10;Z9hZ9hZ9lZ9lZ9ldhYXYWFn2FpxiGWy2ZbMtv2S6ceZessrrLK62yutsp6RWdqRVhFWGVPSKywTL&#10;BMsIywTJ6JlhGTUzssI2+EZYJ1gnWGZYR1gnWEdYR0QUhP8AtM274NhYNhYVhYVhYVhYVhYVlYNl&#10;YNhYVhYVh2wrCwrCwbKwrG+FYWFYWFZWFZWFYWHZWHYWFYWFYWFYWHYWmhIL/Su/N7rfxu63dbut&#10;3Xs63dbut3W7rd17OvZ1u63dbuvZ17Ot3/c95L3kveS95r3mveTr3kuQi5Jr3kuSa95rlIuSa5CL&#10;kmuSa5SLlIuSa95rTnd6v+sXTWKXqIrqIrp4rp2RqYAS4ai4ai4ai4qi4ai4Ki4Ki4Ki4Ki4Ki4K&#10;q4Kq4Kq4Kqx6y4KyJFoy/ZjXA8cWusUCxgLFrrFrrFAsUCxQLEAsUCxALEAsMKaqFYglihTaVJ4t&#10;pUmT6VJdVNdTNVg8Af8Ab1Vvz/pTfyL+r6AaqI79bWXW1l1tZddWVutWrQ5Ki5KS5KS5Ka5KW3vT&#10;XvTXJT396a96e3vTXvSUtvb8Ynr7NKmt6S3premv0S3pL9Ev0S/RL9Et6SHGoQnVAXVgXVgXVgXV&#10;gTM0W+i6t/T/AL+yq/M/S5RjJcIlwCXCJcAlwiXAFY4VwBXAFY4VjhWovFjeQBkct6njv5G7RJEA&#10;JxxgLFAsYCxgLGAsUCxgLGAsUCxQJq4Yv9WnJoQLPkL5oV2CAo4lGYbiJ504vJX+wbcJkrkFMb+N&#10;PqtNG1SMJ19RgZ79XnH4Znd9NCUf2HqFlokYMLMh1CyPdI1cVOhytYepB6+owk16pxzxJQgCyIJm&#10;fdvsExGEKcnnPTAeoyS9IDaVu7qFjhF4007EDZExgO2z6eflF9g6ofeVcLnNGPpDUZ+tXShsrxeW&#10;z4oF47S1IHoWqXhOzs7fXzE4hEm5J6bX9BrVpf8Aqt+VpzvvLxF/WQ5ew7AecMm9ZadY5Q/XSFGJ&#10;i6qOLnulOyrTiSutUfezYfj078FOXtVVqcZWAnmCQ9W+A7QS/WJziOOfWWfWTXq8nLvIxRuIhRcb&#10;4rNCkSFZ8+srcuS7qfwpoQ+WeNBY0FVsAACxaEQLVWk8oPAhBuKchOJVDxhWy66y66gYZH+p3flN&#10;lshN+a/9135q1/lb/wAPE/mdU+VVX+9/581/mDfN2v77alL8jxpX9/1T1ZerL0ij6eRjWaliZ7FS&#10;xJ6QCxH6RXHBXW9LupfGmoTlCWaZZpnVRmLW4hoofy5VbLkPWsSKeqYkg1oDFxDXCJNGMfr2qfM2&#10;G5NO/BUj61fsbVoPvVfn0+TPGXgcfckG9YfY2ow9qulE+N4XFa8aeLks/Y8maUWd6lu6JrNbxRBw&#10;g+yNSrvNql2VdHlVM9ahAX2V/KNpgyTr0Rg/6o//xAAjEQACAgEDBAMBAAAAAAAAAAAAARESEAJA&#10;UCAhMDFBYHBx/9oACAEDAQE/AfsK4STuVQkeieCQsaRnwLgX0qXwfYhEHYXAtwS8aR4kT4CGQVw3&#10;JBDIexksiyLIsiyLIsiyLIsiyLIsiyLInD6LIsiyLIsiyLIsiyLIsiyJRKJRKw1JUr52+2dLG/NB&#10;Ur01KjW7SKlReKqKoe2qVI88EIjYoghbWCCCCB4SGsIggggjetY9H9wlwTPSyj1wMiGPGk1Ce+sN&#10;5bHmc2FvIIIGPCIIII4B508NH4T/AP/EAC0RAAEDAwIEBQQDAQAAAAAAAAABAgMRElEUIgQTITEQ&#10;MlBSYSBAQZEwYPAj/9oACAECAQE/Af7AxOvVCeir09EaxKVcK5sbUVEEmeqk0jmvohG9JFo5BY2u&#10;8voU/mJUVWtUjarndDiGrdUhaqvK/wDSqE3nX0GJzX7XjlVKIiCMRibRtXt3oJtdYidCSyPqnc7+&#10;gsda6qF02B8krU6jJpXdhHTYJnK5evoMMaO6u7HLiTqgjFp1U4hio6pE1XO6Fnycti+dSSJtKs+/&#10;Sn5GzMb2Q56L5hOKaOaj20Io+Wg7iWotBJmnPavmQdb+PsGROf2NNIaaQ00hppDTSGmkNNIaaQ00&#10;hppDTSGmkNNIaaQ00g+JzO/hEy1iIoqVHNVq0UYxX9jTSGmkNNJg08mDTyYNPJg08mDTyYNPJg08&#10;mDTyYNPJg5EmDkSYORJgWF6daeEUvLNWuDVrgRXG83m83m83m/BvN2DcbhLhzUelFIIKP6/jx4mK&#10;7qhFEjG0Fu/Bvwb8f79G/H+/RV+Cr8G/H+/RV+Cr8FX4KvwVfgq/A7iLVoqGr+B3E3JSn0pxL0NU&#10;8hmfItDdk3G/JvN5RxvN5vN4n1bzebzebzebzebzeSyOjSpq3YNU7A91y1/ha9zexqJMmokyR3Oa&#10;i1LV9xauS1fcWr7i13uLXe4td7hqKn5+lar2Utd7i13uLXe4td7i13uKO9xR3uKOyLxEhqJB8rnp&#10;Rf50kcnZTmvyRPcr0RVLUyWpkt+S0t+Sz5+lWlvyW/Jb8lvyW/JO9zF6Kc6TJzn5+1uUuUuUuXJc&#10;7Jw1VWq+E0ljSCW9KL4cTWlULnZLnZL3ZLnZL3ZFVV+84d6ptoXoLR294rFat7EEkRUqTyLSlPQo&#10;G2NuUrzJCl8tPwnhKlklUHpzY6p6CyByr1OIWjaIcP5zh+tV8OKToinCuXqhLA6tWlKfeNSq0NM0&#10;jjRlaCL2Lb29RIkZ2OH8gtaj470oqjWctOiiKPbeiVNMmSRtrqfeMkVpqFHOVVqcOu6hw/loK1FO&#10;IoidC5TULgdKqpQuX0CFaPQj2vVvhxLqrT0XzIj29x0qNSqjlqtfRWvc3sK5Xd/7F//EADwQAAEC&#10;AwUECAQFBAIDAAAAAAEAAhEzkQMSITEyEEFRkhMiNEJgYXGhIFBygSMwUqKxBEBicxSAJILR/9oA&#10;CAEBAAY/Av8AqzdIiXBElsYoOGR8FQL2j7rruYfdE2lpZu4YLC0bVRBj4Gg52PBfhtu+quguevxL&#10;SB8kXF5dAItdwWFoaKLDeA4LF171XX6iiMj4C6Gy1uV635ULCzYIeXFBoEOOx/onfTtFo0Qj/Ka+&#10;7dc4RwWOLCg5uR8Avc/MY7BH9Y22n0p307fumJ0e7inN4HwAQnsdhHYHg45wQuux4bDZs6xyPkr1&#10;2IKvMMQokwCa1hiBvTADEQTz5J78OHgH/kWUeJ/+qFr1wnO4lC0DXCG+CugdfIlQAiSovZAKPdOY&#10;V2zjd4KDhAq5C87crkcP4QYN3gGBQew4OOSBcMI4q4zfu4bA+EYeauNaRsvWmUEAzFw3prOJgoNx&#10;O8+A23BEg7lKcpcPVd1YvAKmCi3VWABw4qU6is71m4C8Mx4ELjkFhZ4eqlCqh0Qio2jLnDZdfY+h&#10;ipXupXuiIXXDd4CuFscFLKMQ4C9uKaXB5vDc5abTPii5gN8fq2npcv4WVpnxQbC0x800Avj6rQVo&#10;cg4ZEfPonPcEbS5nitPurVrmRBbx3qBjhx2B7UHjfs6Fh9YbbR4F4kXQStHutC6C16vCPz3ru+y/&#10;CsxwvEYq6S53kv8AybS7/iM0OhshDi7NE44447bjtDvZQaeu7JROe1lndDrzbxvKNnaGyedxyQJL&#10;h5gq7aAWg81CN0+fzzEBaBRYNA+yibNsfRSmUWNm0wwyRb0YEUWOGzrOjs6W0bEnIFSm0UTZgqU2&#10;iuww4KW2i0Np4DZ+razpNMfkxWbaLu0Xdou7Rd2i7tF3aLu0WTaLJtFk2iyasmUWTFk2iyZRZNot&#10;LaLJi0sWTaLSxaWLSxaWLSxaWLS1aWLSxaWLSxB7d+wuOQReft8EDqbtLbNoIGcVoatDVoapbVLa&#10;pbVLapbVLapbVLClhS2qWFLClCqlCqltqpQqpQqpQqpQqpQqpQqpQqpQqpQqpQqpQqpQqpQqgw2c&#10;I7D6KU+ilPopTqKU6ilPopb6KU+iluopbqKW6iluopbqKW6iluotDqLQ6i0OopbqLQ6i0OotDqLQ&#10;6i0Gi0Gi0Gi0mi0lZFaStJWWy6dDs/JRG9dC2P8Al8IduyKDhkV0bdR9tuWzJb1kstmWzLZkstuW&#10;3LZlsyWWzL4WfkPAtX6uKmvqpr6qa+qnPqprqqa6qnOqprqqc6qmuU11VNdVTnKa5TXVU1ymuU1y&#10;mlTXKa5TXKa5TSrr3kja5jz1mjqoudiT8RZaZt0ovcc9l5hgVM9lM9lM9lM9lM9lM9lr9lM9lr9l&#10;M9lM9lr9lr9lq9lr9lq9lr9lr9lrFFq9lr9lqFFqFFrFFr9k/pDGGzL8tzgBAnishVZCq0iq0iqh&#10;FnMs2cyzZzLNnMu5zLucy7nMu5zBd3mXd5l3eYLAN5gu7zBZN5gsm8y3cwWTeYLJvMFkOYLJvMFk&#10;OYKDv5/M0e6l+60e60e6l+6l+6lqWpalqWpalqWpZUpSipalqWVLKlFSipRUoqUU++2Ef7K09fiz&#10;WazWazWezNZrUs1ms1mtR/N1FajVajVajktRqtRWorW6q1FaitRWorWeOa1Gq1mq1laitblrMPVa&#10;ytRQif7dz+kIj5KaaKaaKaaKcaK7aWzh/wCq7SeVdodyrtJ5V2g5fpXaTyrtJ5V2r9q7V+1dp/au&#10;1ftXav2rtX7V2r9q7Vu/Su1/tXav2qDXXhx/KEf6oA8ILtYou1tyjkof8ttF2ttF2sUXa20Xa25R&#10;yXa28Ml2ttF2ttF2ttF2ttF2pucMl2ttF2ptF2pqBFqMfJTBRa2qaFNFFcjH+8GWXyxvp8hi9uK0&#10;mq0mq0mq0mqDuiLonipDuZSHcykO5lIdzKQ7mUh3MpD+ZSHcykv5lJfzKS/mUp/MsBh+R+K15PkV&#10;otKrRaVWm0qtFpVabSq0WlVptKrK0qsrVZWq02lU1gFpj5rN9Vm+qzfVZuqs3VQAyHyZv1fIbP6h&#10;8s6wB9VLbRS20UttFLbRS20UplFKZRSmUUplFKZRSmUXRsY1oHAfAGNHqmlgN2HwNcRGByQd0LMf&#10;JSmUUplFKZRSmUUptFKZRSmUUplFKZRSm0URZtBHl83LjkE53E/AHEdZyLHDAosO74Me7h4Cc2zh&#10;E8VB7S3129NaYNartm29DMoNcLrlfbqb77YARKcXtgDx8Bizg1w3gr8DquhpK6JzSEP6ay4YrpLX&#10;Bv8AKu2TIuG+KFnaiG6KD7PFj0LS2NxvugGMg3eXZqI8BOedyLjmSulIxd/Cc7gFiIxMT6IWTMCf&#10;429GdTE5p+ygdyuHNngIWQ3ZprBvQaNwR8zBOtfsncG4bW/5YbOlGlya6OG9RGR8AOfwCLjmSulO&#10;bv42Mb5RV6G6KjtB4JruIRYiDuVw5s/j59F7gF+G295qDj1eGxhblCmxojuUM+rD4bP02OLBARV5&#10;hgoWjPuF1bQfOLzjABTfZTPZXW2mJ8kYnvb1cJB9EMQYiKa59uxt4RARDv6hpadwipvsm4ndDBD1&#10;2BkYLtNmu02aDHWrcOCLLO2aCcMUAP6iziUWEjAwV0mPomxI6wim9LaY+amtU1qgx4d80tPTa313&#10;r7oqz/1hWH+sbbPDhvih9WwfDZ/UE/60fQKy/wBQTPvtd9PzXILILSFGybeaSi4WZTYWRwaBmvxv&#10;s07lpFFpFFH75IHzGy80wK7vKFmOUJrntaSfJS20X4QDXjLBRdZujFE9G4qzAs3aAE1paCR5KW2i&#10;ltouq0D0+fN+lR/xj8NmPLwOx/2V2ESBdxRBwI2ho3lNbwHgcn9JinWZPmnQyOO0H9OPggtORX0l&#10;C0ZmMfttx1Ox8E9K3ujFXSIs4KNm1zXncg92Lv48FxYbnlBR1O4/9qP/xAAsEAACAQIFAgUFAQEB&#10;AAAAAAABEQAhMRBBUWGRcfFggaGx0SBQweHwQDCA/9oACAEBAAE/If8AwawfBi8gxQZQp4RVDAWw&#10;sfZa/ZXBmhGLZ9IaI100BivSGCU1SiAQAHMeBjBszQOUVTWqHQMrU0EZ2uQOPNBS0ZeAGYNbwskg&#10;6CC9cGCdR5QmkHUDKQJPeog2dgYPgI6K1A7PLrLq8h9zBGwNVcSgL5KzM4Euryc9cy3GKFy+lICU&#10;K4OjgCkCcjof3CTMLHgAkRTUCVdEPN4NUDob4g7l1pve4YpeRbfzj1t/eCAiEIrUCFO0wV8AWoqF&#10;WCLxWAGRLwETiaLohQA9zuME7FuRVaRHUDBHDwIGZMGku5SWBrrDlIBYB5mESUJ6vAN6IFIyN483&#10;hYiVXJaQ4tRqFqDKB+QV4JlFWEESiZ3gYDJFtfMHhdPUmFWdAhS74CarARMbs0qRl3qnU+AQGAwQ&#10;iDCeYAsoT8CBDUQgYSKCKLmPojOwugfUTJJwHKFAHSU+GV/GKQpbS8wueAz6W0gzHB+nKyLmZQOz&#10;VV/WNGlrwiF4xb2u/ug7UHwiKSHi4rc8CWV1mCGmqjqwwAgbRxS7WPLAmBXQGbOdjIPqQdPAT4Dr&#10;YOeks7LrzBgOokE0KlS4QR8T0XZbW00MIIFDUYjkAob90dI5NgLa2g/hNNQoX0j8ph2pfwl/fVeJ&#10;w3rM1dD78dmr84wkw73NHK4oqskAiJIaFjGWtQitHDZ1FxqIaWgvpg2yC8s9MSebiCPaVfNkhC1d&#10;HQiHQz7rT76Nog6KmDYwAkQWJSaDAICnquU1aa1jip0UuqWgvKj1KbtYOyDybw6IyuTgpR4qEMzA&#10;AKK+eBgi6bUh8500/rFTSUQwEACCwc/vZJlG1RDdFq+qFGeSYyRvjUY7Ni6kEdgl+yVAsYlkRbeA&#10;rOGwTLSpw2dEUU9hh0U2yMPUa1CYUnMuy8QFa2S3gILY1XyUGAbAOIAVvsptaCOgLkb8NzAxGIFU&#10;PolaV2Wd+Tt2Gq/5k72w12oztB+cLdoMofgPzOzH5nZD8zsRnaj8wfoz8ztRnYj8zsx+YGBq6H5h&#10;WqejAi9FmWPcmglMAVAgtaO++NJpu5P6zP6zP6zP5TD+4M/oMd8xlL8xg/dGd6M7+Z3+D90Z3uUv&#10;z4SOOqYElUrgsVcBCliYAGb9FAAAtgZgcHphlo81Ncq/mw/uc7jndMoV5s7hnd87/i8vzyg/VzK9&#10;XO553zKinP7fCC8g/YJ3xKX5mKEXsFo5uCt2WdqnaZ2qG4IdRHGhZv2QbMwDEZXAiLzywznQCVk5&#10;WJCxKl06nRCFs5e0Gs4myeItTiLRwjauJXVFoM3HERspuuIjpEdUAqq4i0GdBgGYuIrkYAdDFqRa&#10;DNxxFoM0C4japsGbjiNoYjoZsHiAEZQco5+3/AKgAVOqI+bO9YW72FPPwNeypqU1IqTGui7nGXm9&#10;6jidYg+dfC1Ye/E/NOCV5z7vOGV5X/NBC4ZTl3NkFGZOOCWd/wA6UEJ8yziwhHhZwjZfaMIEsH9q&#10;vAr4pvuED/giurZP4BND0YSDp0z+wxRftyg/Zmy4zacYLycYqhG2mbDjNnxjhZbTNtxgWfYzMRdM&#10;KrOMP6rOzYf0mbPjAtxBFCJoJtJsCJoIhp/wdbMh78D6Ex/UIq3AhCQiKEEYWCbW2O+LNIuVsLIl&#10;umKVaiksIA7Omb0QNb0oDTrtjzQaZZgdaktqyZA40P6vB+oQaEm+f1rBlUCoe5/0ZVW1AgH9nMBA&#10;gE1QA4UJAwthf6SAAuShKlBNHbCH9EZb0pl+1CPPwic3Ces1EOp5E3fIlC/kQDF6xLtfImex8xNz&#10;yIaI+lLtVOkHbIwX8ib3kQRu8R5jkxoTV+CCaBfpJ/4nuZowsY2RUJOpm4ZuGEmabzS8q33d84dR&#10;N5zN5K1zF5tZuLazdDziLHXebrmb/W8Oo5nKO8YLvBr6PPC30d9hPc9F0Tn31QComy+UArXwYN8S&#10;rvCfbCvlOad15SpaV8oH05J6/nHXtq8ABS75msp7a6J5WX1Qem3hPfnmYyrvnL1GxAraQAycxXOD&#10;MoBXjGCiRX/OeLlr6Cql0YQksIbtMHIzR2n8Jzqn19LkpfUoNKp0M1rgqVnc2c7y6luazlOaXaaz&#10;5SqQc2XUjjuTVHtY8T9Z1J08lzyFysPoElDXVI8gc2rpXOdcZGGQorNhwJMUnmiEecI4FwAD94hY&#10;eS+iaK2IvhnlDJIBiLNXvBdheRikQwbTMiOIxIFsf7KlwmsUUF4Qv+gwf03ymeAnpH9ZFcFiplNo&#10;FEavdbl5fYQ94AmCp3JO5Zn+tjvmSzpE6shdMcq3Ffe4TINgyVKA6JUX4PKXKMIYK5QMy3yjSpNQ&#10;PHL6FxARGqJZnjzS48rhb9MZ0NMBWswzODGv4UeTjR+W1E28glQaOiVaOA0nZHxO1PiD9c+J218Q&#10;A+N8QZSAgPsiiE/m2wWCiiwWGcUWOf0DXAiKkUUVYojgtIooGMy/8H7YFQXY52HOz4r48Jb8eU/x&#10;52jOwZ2jCa/BnZsX8WL1GpBU4qPMPgIAoDqJ1+gYEQElnB2QAIpnas7FnasrP0s7XnZs7Vnas7Nw&#10;MI28Efdx10FmbwxvFgBWDALZO2kaiBA21JYikIMECT4eAmxBcIDEmSYCEryo7E/EoQCqW8o6tb0M&#10;0huGkIRRuIo9omQlLT2u8BhKKFPTvD8CQMS08jAMlzJGWsp2ZolyMsWP6R2RlWKPgzRcPNxETYKq&#10;MDss2VXlGO4quSAARg28BZKCV3mjHaVIRQVuMGDaro0FSDyFoeAWTqZiBKZRPVCHAiSIMrraHl4C&#10;Ac66s4QJZjtBWMICKztQcD3ax2Gh8sTCIKu9zgVINnIyrwMumCZmBg+ABnEyJ5mXDkTKd06YLtOY&#10;IKgrc8nHWovG8tTpNrs1gmyJFDvCBSJIwDIWgPvwpBRqYgEp2QkVItRHFhhIQ9GArEXO1TAEChWH&#10;T6QHAmgiu2DvwWd63hc2IRYcEhLzJLlSciUfvBDnkZtuU2/KC7FABoQcjJV6odEozshBSp05OPIH&#10;BmVbFajiV0nKXlAlhSjy2lAeUdaTOECC2ZmUjq/id5PxHl+ZpXVyLQnCRAM/EeUMEWh6JQ2VDDVs&#10;RRsDA6piB8do75p3qHxEMgfsQtp/i7A4S0jaSgkBLchzKKcstc/WVFOgv0hksaosLKVBr0usrAKi&#10;kSmgX9suk9M9jhkND7a5dZc6xRFWig/3ZzXZst9IKrPMtl6Qg5VIT1V7Y+q+4+69mnZp2CX/AAKF&#10;LaEUgbIuNIDNGUECbQQgox8ZACvYufrNXVtMjHvAJAjM6JH+Seku3yKztuOI1sJYTmzqMyyyqcRY&#10;Bs2HxBNsqSE7bnY89NEvvwIzye5gM5TXe0UFsAIERmJ58D1ApkhS1gTNBnsIiKmBbmEBLeUBTwPU&#10;xIlN+UCKjWfniXKq78EBQYEY2rX3EAmCBdSloRAHSI1zHx4JFVGgG0I13fMIweFo6yvVbRsXgogA&#10;QQwZQFm4NDNekQt/6o//2gAMAwEAAgADAAAAEAAAAAAAAAAAAAAAAAAAAAAAAAAAAAAAAAAAAAAA&#10;AAAAAAAAAAAAAAAAAAACAAAAAAAAAAAAAAAAAAAAAAAAAAAAAAAAAAAAAC+iAAAAAAAAAAAAAAAA&#10;AMAAAAAAAAAAAAAAAAHb9qB4CAAAAAAAAAAAAAAAAAAAAAAAAAAAAAAABiSFyEOoQAAAAAAAAAAA&#10;AAAAAAAAAAAAAAAAAAAAE6dB2q4gAAAAAAAAAAAAAAAAAAAAAAAAAAAAAAABXajYYQAAAAAAAAAA&#10;AAAAAAAAAAAAAAAAAAAAACdfJlpsUQAAAAAAAAAAAAAAAAAAAAAAAAAAAAAAeAQ9ECn63QAAAAAA&#10;AAAAAAAACxTTTQSxyxywwxwxyhhMQQQDCSzzzzxQzQzzyywI4dRUWOEmjAHQaR/6XH85qhm/x6wc&#10;U3aFRSSWtgAAEE0mpGDip03/AGuuBX3dWXhZy6rr6BKRRImIAAAAAAABOJCedFuhNsaNE/VdK8ed&#10;smnPmuLEAAAAAAAAAAAAAAKEBixC13CAxgBLOW3uQCAAAAAAAAAAAAAAAAAAAABKMNMFE/Vo60UE&#10;FBBGEAAAAAAAAAAAAAAAAAAAAAAAAAADDtvtTAAAAAAAAAAAAQAAAAAAAAAAAAAAAAAAAAAzVfoh&#10;0gAAAAAAAAAAAAAAAAAgAAAAAAAAAAAAIVVMFlg2sIAAAAAAAAAAAAAAAAAAQAAAAAAABIKDFMBF&#10;6aAjlmMAAAAAAAAAAAAAAAAAAAAAAAABAMCLIBvAsBJFMIAAAAAAAAAAAAAAAAAAAAAAAAAAAAAA&#10;INjEAAAAAAAAAAAAAAAAAAAAAAAAAAAAAAAAAAADDqMAAAAAAAAAAAAAAAAAAAAAAAAAAAAAAAAA&#10;AADMMAAAAAAAAAAAAAAAAAAAAAAAAAAAAAAAAAAAAAAAAAAAAAAAAAAAAAAAAAAAAAAAAAAAAAAA&#10;AAAAAAAAAAAAAAAAAAAAAAAAAD//xAAnEQACAgECBQQDAQAAAAAAAAAAAREhURAxQVBhkfAgMECB&#10;YHGh4f/aAAgBAwEBPxD8gbJ8kfAizh6CWrGnZMTLfkdraG0kNUDQhZG3kKNWhKbG29x06N1JsBKO&#10;QtSiMhM2Y1W7IyFjkPCExK4DIZJWShMths389zwGwmthsJw9AnanQg4inj8Bot/gAAAAAJHto8ui&#10;ROUNpb+oAOpodQ6h1DqHUOsdY6x1tRPJPJHUhZ87kdfO5HXzuffncjr53Pv+f6ffnc+/5/p9+dz7&#10;87kLJ9ibT9CgomYo4lFZKIRRWSiiiislCmpJit6XLiRyJSkooooooooor10UUUUUUUUUSONP7iQo&#10;9lpPfUEScQVgrBWCsErBWCVgcelFYJWCsFFFYKKEkEBKnPvtHpNY9qPWqe5H41DBDBDBAhgilpIy&#10;LTeQIECGCBCXzJrIFNFuTNBq4LuRPLgSBOFOlkK3IWqFlm02JabhOImIfzWSGMgTgkRv0TjYciBU&#10;z9BpXy4Q0elIhUlrWWQ0peJDHIElDtaJyXZwxSdCUKOStJ7iSX5F/8QAKxEAAgECBAUDBQEBAAAA&#10;AAAAAAERYZEhMVHRQXGh4fAQQFAgMIGxwWDx/9oACAECAQE/EP8AQIjI1QSSj58PhE58LTizGpPU&#10;TVPEbGYEM0klOGuDGow+AWZPDwjAUFYQICQVw8GKDWSE3Mf0RKL4FKlS+DGsqmM8MRIMEjxcwHbB&#10;iG20v4FyMwwsFv3JYqXnMYRBsRzW/chqw18DLPiwcNuPMWxDZNjlMTVhJRgw2OIqwLzJjPGff4mg&#10;QcUeTN9ERkmmSZkxMPEc4SI4w545foafFoM3H+fYTOk5RyrlJXKSuUlcpFLqUupS6lLqUOpQ6lDq&#10;UOpQ6iJNRJtwh2cCM0OOchtClHqUep4meZo8zR5mjzNHmaPM0eZo8TR4mjzNbnma3PM0Jm2BcvRq&#10;NJTIldx5WMpOF5+CdCu9idCu9iZZK72ORX7E8SV+xOhX7HIv2ORXexyr9idKv2J0q/YZ3ilfsPuU&#10;Na1oIMxsFyzWTiRPAn+Y/jJ0L9idC7E6FwtBfsUF+xOlcUV+xRX7FBfsUF+xQX7FBfsPfjVXseM9&#10;iZ4le30pIhddymuu4wNCjnuRpW7ka1buJaFu5GpWe5GpWe4tVWe5GpWe5GpWe5GpWe5GpWe5KMfR&#10;fRGtWe5zqz3I1qz3I1qz3OdWe4lrVnuRrVnuc6s9x1qz3Mua67mRbvuUBhZBr34/Zcy8HiS2PEls&#10;SC+PLYqumxV9Niqstiu6bFRZbFR02Kyy2GGLO38Xoh+ioyLf0qLLYrLLYqrLY8SWxD2LYrrLY1+h&#10;bD/5USonoit0JY/fRQyCvuPwRzKy7Ky7Euq7EuruyOq7IarskkbJJHMu5DVc5lxpquQ1XMGbXFFO&#10;Kj7Sj7abWKKrKrKrK65WCvubSJMWWbyNdESKiOgrLlZcqLlZcqLmYOfePoS4mG5cQJp/BUEBqNBE&#10;R5mNcD+CQ3ifokieL6EPQj/zAriGfwCTbhCs0hVHqyGJnPyb9FAoEkUSmNmhr3kG3Fld9Nhv+wa8&#10;XFbDeJ8x+204PQ/eSOk49EUqTW0nxWwlb0JMR+7ljdxxEmMFgNWQY3Z5odT0NjCWhE8rngJbmRKe&#10;QVskFVjbeL9/0cPVsRkDo+ETjFDnKTNfwySPQa5uPwrmXgcS0/6L/8QALBABAAICAQMDAwQDAQEB&#10;AAAAAQARITFBUWFxgZHwocHREFBgsUDh8TAgcP/aAAgBAQABPxD/APKTWq/khoI+H+GD5+BpGh97&#10;9pSamMhkfaNPYW7JZ+yvQD5f2Sw5i4f2Inoss5iVpW8WkL6ZiwHecICiwiqjxePEMEViWPr/AAXU&#10;DDVWSe2MD5ZgUVrU300cROUd8K+brmVWIt6Dyqd4g6eabrHX5UQJaaQQa67jcvsgUOC7jZ6zEo02&#10;58XCIwwFd5LMzTP2Nm9Qu98cQ75AOR/gQ5YilNLFO7EVD85Mi/hgjY1BmwHnVYhzAXZhLb5/RljX&#10;f8Oh8I6CzODP1OP1G6iyWQVt4z07S5IBctM2aq+ONQuwEGz3jpQlRRU88Pf968//AEhFgULq44JQ&#10;LABrJhqVFkjXVMUr/v6sI83TqWw4WunHg/Vk0VqpdtadGN9vTxaIpOoyMPbctAXSlFhit/b/AOs/&#10;vRIiGoLGzkjAcaQJoL9a/QxKN5pWL7NHyoIOBYpKtKd11P0G66QKLT66qCx8DtIRU9oGCzTWEeic&#10;Te3wwHqzK2Chyuw7all6B3i7+soTCaZBop34lmYAc54XtX8BwlVRVK14f1ARW4oHddGi8fWVeJht&#10;SqaxA06L4Gkb10j5j2qRwIqqV4qphCYC1Y6/aLAHphxHoCIL2LQvgRv4VWXKzi+06gWUvZj3LzUF&#10;YoeXNwvyCyQ7q+uLhmlAUeR9f4CV94CxHZFDiBRby47cdvWUntHqZPaF7w1AdvitQEAq+7UG9wYX&#10;ups3LN4K1VXijfWCCPpLckRbbtZQ43GMMQ2Af2zBAWQ+LaipHLGW4MeMXX8DaRgWoI5x4hUiObz9&#10;oaoJTE/rmLU8GxUpM+B7wmoWtKFaz3llHMIL8zKJWw5g1Tv7wU4MgAjzlz9I304W4i2fBaGA79P4&#10;I/dJ9IgS+yyFOLxBX28vxFDE1VqvTUtXlY3Wg5OI3WAXvCcU4HR5qFjdfl+JYfP9I1hluxhkfL/A&#10;svsEVZIL239JzvEMdnjjr2l0AOmGw4qmsnHeMlQBANCl8KcMK85qN33nb6yuV9osxQHbPF/rd1Zv&#10;DQcHtAEmCCF1x6nH1jrnC01AHZzf0gXYVsZ2IFrhjmUpcLoZr6L+nea+QrkxbJ6HPPaP2ort0l5/&#10;frBgIWWtr07xhWtuZW8eb1MBWIXov7HMrhVw2YKturTrKZAKoanGdeIV6esrUKFmOYfMI8loI2S6&#10;e5+juNqVL2F9TWOsXjhz4hZTdJ3lyX2ZKddVbPHrBaV0vB688dYk0DRTniuvaI2luuqT2c7/AO/v&#10;vDo9x7EY3ptwy5OhzTLbNLNXbmjzCD12WYexdEK4lS2BzTeLK9blxre7ast873zLLNDZWYjY4jE1&#10;MaZULXxW43JgUpq+XmnrGbttFr3uVi2CdbvFS47rDDCHoEPxAbyvQui6MvEcBJbt2cDDK0UlOBm9&#10;8+sdu/RpnyY+sMsCwNif/HOv3fBosgWukcFoBUYGB8wyQUiE2rxAJfVEXGplHRfqb4mp80jRoOhN&#10;uQBxTk7x4SWxo2gnbERWUTvEJRo3UWtfVhlCv9ypG5CkY00m9+ksMaeHV3/cSsoQ1swenaL75OHM&#10;Cu5BYoaKfEDbzX75t1AwVig1HtAAAAGg/gVyc8ADQ3ffUwcP1lUnaPB28dxS89usABABQar9lUXa&#10;J7QBIHRlQaTCn+0LdNGn/eZtmt/LDcG/HWXHf88wp0/V+Z+Yv+ZSbfV+YOLZjq/MObH3Z+saMe//&#10;ADGkrdv/AGT/AKn8xQwfe35jQ0fDmY/me8GfuvzKRy/LrKcqdpHaD1LfmBfC+s2H++i3QdM36PnI&#10;9T5MSUST0oWN2hiszHDW/DmHPMNgHeg5BGasSLjRZOVyPf8ASrs1gvAXFaRKW8mCDbbXiD38x1d5&#10;MkZMDH0AV6v1vjAwdVGkdajUPzescAX1n4Y0Y+TzCwyHJf5SzivvD3/rp7xrJheYWrZBKB3YVNNl&#10;wuH03VCpzvnLefRCZzT5w6q88zS4PKU6Aeqn7Qsz7jEu17r8RG/dQxEdacLs06oV/wBTMcaYL3/U&#10;Ks9Jz37RAOd7vxHjPy/xDGZ3v/Er7HZH2l+qb6/xKbz+v8Q2rnZfiWtNpqlF9P0uLUB1ajX7RKt+&#10;JWDbo/0QZdJVvF9JQZw/DUsISdMrUORT4dI5rOsQaRpHn/RM/KCnB9oNouP+EsDCvR+CIFocfAjb&#10;fLT1PaA8VvLE7C18CBWWsZeImqW/hqJ7LiVSUTr/AKo5B9xLsDeH+IamvOePpG7T6oCqN6LRHt7y&#10;xMJ/dlL6e8RQbkvfU3mUeuVyU80XBHrBVUaN5ap95QqROo6gpeuVUPQ/33jl0xOW8mFVX0g3FyEb&#10;Ss3C13xFupXqrEslmowPl5O/+4hbad3MrFV6G4toer0o2WnWMrHEuauXVQt0ukUr7Vol8g7qmBVd&#10;VdJaYoqOc/QlmkAvC1Gu1vGDUTbsPDKAMueyVpfrDE0urtEC2eIAy2apg8nokyVs3hzP+AwPfqRU&#10;cXiAZ7Hsmtx84Z0K3tAlDu5Qf3MDiJ4uzpI0FpxmFrvfiJUghx7v1olSpUTDRD8LlhQLgxDGAw7h&#10;gLxa/wCkEqqs7cwSvBt+YvjXbeWI8alWOYBRObNvv/UCTuE20zCNJpZmJTcu/O/nE6Va2Jed/k3P&#10;TKb6+cwvK8nd+dJs3N3lDGM4r/WAE2Xu+/npHGOlhwPv3gn1zl841KtfmF+/eAWLLHNtfPWZ+zNW&#10;3uLXfkMUfNxVTasKM/jtqY1XW0c7894YyFXW/tNsbhSUFiqnuBOd3HzqIx8l3mc1jfmIID7R0eZd&#10;AUnmKU23AaxY5u43q07GVo6GYJxx1YfIaUzjpnxMpfLb/wA5x8VY8nSZ7rv5GpmZuTld+kWy0wHz&#10;Itnkv4k4B0x+HcpaC66P9QEAUsNP9RagHHzIZepf2dSiwbFB3d63BKMzdafpNknDOO+dRrp4X4kB&#10;fTrH/UxGmn3dQuoEG/s6hbEEo4e+pUDMJnG1xqBsnes9/SKRxAaz/SK2hW4MR4xKZWcrGL6S1Do/&#10;GotUMCgvjE/40V2ldSf8Kf8AGgTYB61/9upgmTi6UkTWk9GYkCldgbIrt8SWVp5cXjcVJ9Ao9HME&#10;CiRenvncGUaxe/zuCGWvTG+/mDbMXSfruNak1OR759JcjZeeE271BAShQHd9Y2Cd3m/PvECiU003&#10;V7goIV02dNw/Z5LQ8Zx53FxRLWS6tNx8iAvCQlu0wXjt9ZlVUOa4OdxqoUPuahVqHAGyZre4KW6c&#10;nIPPZBt4OGp6biwcQqcRtg+lAwn0WeWAgavC1NXWSukQpzZcO1YIKg+ky4A3OctTL4IObIb1iswW&#10;sFpcAUuH1iCPKsPn3gwMtXnX7wzDXf8A3g12Y4X7xyUsCbP7hzMfj3LOUt3/ALplr2PzQzrcOuL1&#10;l1FVeSf77/Sazjc9Q9YmVAllNj3gmjrd/mgvVY097gSMvK6P1jRQfL+UGArct6PePT/h1iBQMplD&#10;7wwX0zD8w2BmrArfaNinrtiNJpzwRFtz0NfWARBTtzMtW69q/wA/4NSjI4j1gvKZvDz1lCi2w07J&#10;Y2XnDMg5sm/eaOLWYLSub3z1hRTTXobqbBbgy9XmCLuarfHSF4hNjfUagN0K2KLzLcicFr01HaO1&#10;Arzz6ynDThVtXdQw1QRC+znzDXlKaRd7IEa9O3Go5zldu3b5YnesNtdIJVAlGWHr5iUKBq26lJTe&#10;4JKNOba6y/aNIBBrGuGJd3kFwLOld5dhQWuzB7Smtncg8jkgPSyb8795jwAG00NHj8TGVhryx1ee&#10;8AejI+6vEpqQApFJgfITmPSVuXb6xMHEHNoNhvQ5mVXJk3DnzAahLVvts8QNhojhlJg9SOnWgzN7&#10;9+Y7AsUvo0RADHUsfcl9Fxxqza68XLk2gbWAUPmoC+cVnp2Q0tlAW9GoWjII57bfWNIHBwoTfo7Q&#10;IqklT00+e8phTQZ4HZ9WKaIlroKoO0r9K/TX+EvYdENW6u4u2VV0/mK1eErT8z/jvzEWwJkwx9YL&#10;wxNgWnN8bZZ7w24071CmtlOH+24W0Fzq6b8QS1pFQpkdb38uWhkoZXPO+OZhS6jl49eeIgBeEtc+&#10;vEsIXDkN1yZ1Li+32HxvcLQLU5Ks871C5QUqXNcb28RIXkB20+vHMysgIy81zvniAK3KN/Wq3vtK&#10;5RrtFu73rvLV40724db30IHZRWYKvXEarKeCUdGVsrgxHBRKrGyb19YXtx0YW81cLKLvswawmyjF&#10;1d8aWOTO0NvNevt14lMsworQtdd9tw4bCtNXe7tO+oux3N+h877bmgKg2w6c669OYhgMIy2b59nn&#10;iKolTseum99t9pdK+uC265131MzWHd8eu+23iYm3yOfX/nNRrXauB1Zvn268RELyV56eN77b7SwW&#10;lGjQWeusb1HhwJ5mGHnfbcK9sTlybc996OZTY4uqbrfnsc8QMREWWJenUtrWltfEfvqhIcea7GV3&#10;Iq2Rd5RHyEFGf8w6bagiOzs4n9YsBp7XzOof6ii0hRlHsnEtUuNc/Sa1ENx6ntPPmiU7Nb8Tuxq0&#10;qJeDpEWF/aLfTW6lKwesC2uImgrE2Y1c8a7wHTKra6QpXTvNKEpVWrwTGKsPXMyVTFY4nSFDe8Sr&#10;qN84xzHpGnIQDJHOwjuhx0qFN3+IF3vUqqUhYxjpKTpzuF8gzud4b8TUkyy3pzz5/YWvVROHp5jw&#10;h4/NK3cdH8kQaF4/JC+PpSVoMG5WF+0TQo2XTsOfbjr2gMKKee+Pf6d4ClOFiqHk39f6lppy9tsY&#10;Z3vePrFxprRW71fjmLrCLTWpWXz25gZLmkV58fOO80l0adji/v8ANGw+UO3h/wBcd4jsre32vHf6&#10;QrBUHLjl19PrKrlDTa+B/v6RKsyWsg6FlA2trzU4liBxWEjuYN5xwylesL5RylrEZKY8J94ga3TV&#10;4aIhVjV/UNRrOiWjxjMaznNDZfOMTKEVqgNd9TGr81Z9vnaUIvuqdHbUVqmaf7NTamg819NesVti&#10;Wimov04jWBGybPbzArq14lQ1UsNXiAMrkgE2p5gLHn6wJCrm6+hBFgAcAUH/AI+n+DRd1n/yU71A&#10;mwgxlW+vaI/7qWRs4lYMOO0RenJmUMVc21KdZLi+7wSk10gIMKDdRVFiW8y6YYn4mLOk6OCcagY6&#10;zj7TB7HVTbbHMpUL2zfYlhhiXpmCqz1mZ4jsEaMYmVyTBq1EtBDqoyBmh54JY9peEP8ANSyn/wBg&#10;Zw2AgfWBa+R2nwT7Q1hvp+CbB85/FAqFfw4mS8ny4nxr7S9tu+XEWtWKz+KZvje0NIfl0lUAkIpn&#10;gj5v0np6xs/ZipLBXeLVh8rC73dvgiN1ydoLYpKwYmhswREaYRQFOIS+k+BfaHxj+oA/A9p1A+HE&#10;XM/E7TBXyPEw1g+HEX4PH4I3XIBfs4kkBBEev+ON6/YLKAt0AuI2U0qmrbq4gBEbPabrGpdTNuoc&#10;0TmiBOz8zBI5OTokV8LGMJeElJmnzA2EzGM7lNckNgCr+cfvTg1fb/wBhAIN0bDvHxTIQslNX7wB&#10;lNMRtkiaBm1eEIDoWZAolPSn6TTGoou8uvEegzkAtAXTm9eYtEiVTMHInGYGaFA2r4mEKABGmscF&#10;L/A2FLq0L0dgOR5jhsX5ZL9zmWnFbVBaQ8nSHEFF6mtZrlrNnMU2LnshvWwuYup5QjV6by3WdRWy&#10;rjaYCyvraw3VMNi3RXCa9ZS3Ks2O6ODQ7hAwc86OtHNEDAMUcj/kN4r1/an7oVCy1rAXzFDUGrlb&#10;hvalWzg/VIOd6E5ouN0FsWgyL6Vj2il1hWClMe1RV3eX6wW61LCxVSt4X017SqTdrI04j5lAKRh0&#10;wITGSAP0z5P4En2tVUriu3XvA7WWnA2+0xweIgqV7RxHq/aWmJ5GChftDZuTTmzkTYufWBywXGMw&#10;2InaUZPUP0zYgGgdW/NXfeOiyanC3N1vr6QVRANI6f4AklgKoAUPpKL2ktCt1M2ioXjBv1r9Gp1C&#10;ya2g9OGVDY8AlS232rMdMBRAUfScQihIRCqcN4eIBohRq0sHMYbuCaw1fa9xcigPCMqGEchoA/b2&#10;/Y28U+f8sQ8WmR3o26ZTruxqOcUlvEHfjCA3Re08wzzkG6gWgS12AHLp+gosOsFU464+kPlcukGg&#10;54i5lzFde0N36x7y1pyKf6igK6mbSJLDt6L3UKljgCXenxLqhwFnG68yqFIC5PYaXf7wBklrxPif&#10;2nxv7QjLsItcBkguwiCVeycdyVvBbrVljE39c7xXT0fyQFHdwA6tDyekPnmBh1Z9FfidU/jxAUHg&#10;KiSYbo2LuJJvalacnTxFX1RCXfbWC6otXoHM5igGqdwJaPQrExy62sR5ybg0dwYpMmunMOP4VquA&#10;i8U7V2GlvpGxVMoDkSFdhk3QX0ZeU02ZDVue704hoabzA5cwYyttIdfr+xJQopNPH+Faou3h1jj7&#10;8RN5uLupbtY7S92ybKLLsaO/EK+mnj7P6dYm6LlpTdNnD2l06D4LoeS+fTiKkU8lOfjvEtp9omw5&#10;1Ud0iwjG/joixdeC/wAEavUSZVZ6axa74Po3xC1lmVZvnrLl4hAs5qNdVdvshS1O9q8/V95n99iD&#10;Jpx/TjUyOnsVw+8CmSCiNkyBv2/Mp+EN6ix54P3Q2ZN8M5dHZNvJvCKlNPjNJOQVn1dOsooPYcKr&#10;fpEdpyEqUa6eIy7K47i1d+s/4if8dMVwkOHTNcsb5lzeRQdslPnUsYtSZjvtFNeE5O0VHhcH0glN&#10;fHFAKUVMuXgJcApWv+EpIqm9poyY88S3yszau71K0ZBSzRtNvV5Y0omyIGfAd33nUSYU74+UQNs+&#10;R2gRRl+WocgTun+n7pz/AOVb53VnEH7uhl3Ytvr38xyDfYgvLrMlDqW5LqA4FrXUW/3+287/AMpQ&#10;w157XL0+8YA2MCDHpSHpLQII4RyQTgXR7T+2Ual5aFQ+8VQC6WrBWL4/g9cXkd6sr6zU4derKH1q&#10;vaYZN69Tdetys06mqxKCGOo5pK9bb9P2Z81+xXmjLqJTEQeUB1clvUgvLomwXDntEHI4ajMBa0B1&#10;inCzXSCFLx93+ElN3DZKP1mWKKFWVsfTUpaWKA15BfsQ84xg6mjlHn+FGWBSJYkwSjQL6mceIfaF&#10;cEeBw43+3N1jf/6CoFuD/wDOf//ZUEsDBBQABgAIAAAAIQChx+Zd4AAAAAoBAAAPAAAAZHJzL2Rv&#10;d25yZXYueG1sTI9BS8NAEIXvgv9hGcFbu9mqoY3ZlFLUUxFsBfG2zU6T0OxsyG6T9N87nvQ0M7yP&#10;N+/l68m1YsA+NJ40qHkCAqn0tqFKw+fhdbYEEaIha1pPqOGKAdbF7U1uMutH+sBhHyvBJhQyo6GO&#10;scukDGWNzoS575BYO/nemchnX0nbm5HNXSsXSZJKZxriD7XpcFtjed5fnIa30YybB/Uy7M6n7fX7&#10;8PT+tVOo9f3dtHkGEXGKfzD8xufoUHCmo7+QDaLVMFPpglFeljwZWCWKuxyZXD2mIItc/q9Q/A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dKaH0cEAADoDAAADgAA&#10;AAAAAAAAAAAAAAA8AgAAZHJzL2Uyb0RvYy54bWxQSwECLQAKAAAAAAAAACEAmg+w+5FDAACRQwAA&#10;FQAAAAAAAAAAAAAAAACvBgAAZHJzL21lZGlhL2ltYWdlMS5qcGVnUEsBAi0AFAAGAAgAAAAhAKHH&#10;5l3gAAAACgEAAA8AAAAAAAAAAAAAAAAAc0oAAGRycy9kb3ducmV2LnhtbFBLAQItABQABgAIAAAA&#10;IQBYYLMbugAAACIBAAAZAAAAAAAAAAAAAAAAAIBLAABkcnMvX3JlbHMvZTJvRG9jLnhtbC5yZWxz&#10;UEsFBgAAAAAGAAYAfQEAAHF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0566218">
    <w:abstractNumId w:val="7"/>
  </w:num>
  <w:num w:numId="2" w16cid:durableId="323511066">
    <w:abstractNumId w:val="0"/>
  </w:num>
  <w:num w:numId="3" w16cid:durableId="144517960">
    <w:abstractNumId w:val="2"/>
  </w:num>
  <w:num w:numId="4" w16cid:durableId="1917981551">
    <w:abstractNumId w:val="1"/>
  </w:num>
  <w:num w:numId="5" w16cid:durableId="331182562">
    <w:abstractNumId w:val="3"/>
  </w:num>
  <w:num w:numId="6" w16cid:durableId="152916231">
    <w:abstractNumId w:val="6"/>
  </w:num>
  <w:num w:numId="7" w16cid:durableId="775371103">
    <w:abstractNumId w:val="8"/>
  </w:num>
  <w:num w:numId="8" w16cid:durableId="64768665">
    <w:abstractNumId w:val="5"/>
  </w:num>
  <w:num w:numId="9" w16cid:durableId="264924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B4755"/>
    <w:rsid w:val="000C0AA0"/>
    <w:rsid w:val="000C48BA"/>
    <w:rsid w:val="00121431"/>
    <w:rsid w:val="001341CC"/>
    <w:rsid w:val="001521FC"/>
    <w:rsid w:val="00152A48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3D98"/>
    <w:rsid w:val="00256B09"/>
    <w:rsid w:val="00256CC7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47C3E"/>
    <w:rsid w:val="003A712B"/>
    <w:rsid w:val="003C3A77"/>
    <w:rsid w:val="003F531A"/>
    <w:rsid w:val="004230EA"/>
    <w:rsid w:val="004415E8"/>
    <w:rsid w:val="0048511D"/>
    <w:rsid w:val="004B2FFF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512CE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6FA1"/>
    <w:rsid w:val="008C6BFF"/>
    <w:rsid w:val="008D0EB9"/>
    <w:rsid w:val="008D1FE6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14C00"/>
    <w:rsid w:val="00C36322"/>
    <w:rsid w:val="00C83459"/>
    <w:rsid w:val="00CA2A57"/>
    <w:rsid w:val="00CC0D21"/>
    <w:rsid w:val="00CC3505"/>
    <w:rsid w:val="00CD754A"/>
    <w:rsid w:val="00D207C3"/>
    <w:rsid w:val="00E22249"/>
    <w:rsid w:val="00E41FE2"/>
    <w:rsid w:val="00E47EA3"/>
    <w:rsid w:val="00E7521B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15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7</cp:revision>
  <cp:lastPrinted>2016-07-15T07:23:00Z</cp:lastPrinted>
  <dcterms:created xsi:type="dcterms:W3CDTF">2021-05-14T07:51:00Z</dcterms:created>
  <dcterms:modified xsi:type="dcterms:W3CDTF">2022-06-29T10:11:00Z</dcterms:modified>
</cp:coreProperties>
</file>